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0D6B6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FA0B3F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F42CDE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725EC1" w:rsidRPr="00595A50" w:rsidRDefault="00725EC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725EC1" w:rsidRDefault="00725EC1" w:rsidP="00725EC1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595A50" w:rsidRDefault="00725EC1" w:rsidP="00725E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88.23</w:t>
            </w:r>
          </w:p>
        </w:tc>
        <w:tc>
          <w:tcPr>
            <w:tcW w:w="1275" w:type="dxa"/>
          </w:tcPr>
          <w:p w:rsidR="00725EC1" w:rsidRDefault="00725EC1" w:rsidP="00725EC1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595A50" w:rsidRDefault="00725EC1" w:rsidP="00725E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83.06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031D3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B273D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</w:t>
            </w:r>
          </w:p>
        </w:tc>
      </w:tr>
    </w:tbl>
    <w:p w:rsidR="007B273D" w:rsidRDefault="007B273D" w:rsidP="007B273D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7B273D" w:rsidRPr="00595A50" w:rsidRDefault="00567F26" w:rsidP="00A65B83">
      <w:pPr>
        <w:pStyle w:val="FootnoteText"/>
        <w:spacing w:after="240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7B273D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  <w:bookmarkStart w:id="0" w:name="_GoBack"/>
      <w:bookmarkEnd w:id="0"/>
    </w:p>
    <w:p w:rsidR="00FE1A4B" w:rsidRPr="00595A50" w:rsidRDefault="00FE1A4B" w:rsidP="007B273D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235" w:rsidRDefault="00AC4235">
      <w:r>
        <w:separator/>
      </w:r>
    </w:p>
  </w:endnote>
  <w:endnote w:type="continuationSeparator" w:id="0">
    <w:p w:rsidR="00AC4235" w:rsidRDefault="00AC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413" w:rsidRDefault="001674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413" w:rsidRDefault="001674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235" w:rsidRDefault="00AC4235">
      <w:r>
        <w:separator/>
      </w:r>
    </w:p>
  </w:footnote>
  <w:footnote w:type="continuationSeparator" w:id="0">
    <w:p w:rsidR="00AC4235" w:rsidRDefault="00AC4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413" w:rsidRDefault="001674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741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741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413" w:rsidRDefault="001674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1D38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D6B6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67413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1C5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5EC1"/>
    <w:rsid w:val="0072754E"/>
    <w:rsid w:val="00752232"/>
    <w:rsid w:val="00777A4A"/>
    <w:rsid w:val="007859A3"/>
    <w:rsid w:val="00785E63"/>
    <w:rsid w:val="0079238E"/>
    <w:rsid w:val="00793F0B"/>
    <w:rsid w:val="007B2505"/>
    <w:rsid w:val="007B273D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5B83"/>
    <w:rsid w:val="00A66ADB"/>
    <w:rsid w:val="00A742A2"/>
    <w:rsid w:val="00A830FE"/>
    <w:rsid w:val="00A84D31"/>
    <w:rsid w:val="00AB62D0"/>
    <w:rsid w:val="00AB70C6"/>
    <w:rsid w:val="00AC30AE"/>
    <w:rsid w:val="00AC4235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86E3E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D6F01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C6DEE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B3F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E97A4-BFE5-4F4E-B562-8438867A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26</cp:revision>
  <cp:lastPrinted>2015-01-19T07:15:00Z</cp:lastPrinted>
  <dcterms:created xsi:type="dcterms:W3CDTF">2017-01-06T08:26:00Z</dcterms:created>
  <dcterms:modified xsi:type="dcterms:W3CDTF">2018-02-01T08:34:00Z</dcterms:modified>
</cp:coreProperties>
</file>